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36D" w:rsidRPr="00917582" w:rsidRDefault="00E166FE">
      <w:pPr>
        <w:rPr>
          <w:sz w:val="72"/>
          <w:szCs w:val="72"/>
        </w:rPr>
      </w:pPr>
      <w:r w:rsidRPr="00917582">
        <w:rPr>
          <w:noProof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EDDCAD7" wp14:editId="5DBB5CDD">
                <wp:simplePos x="0" y="0"/>
                <wp:positionH relativeFrom="column">
                  <wp:posOffset>-161925</wp:posOffset>
                </wp:positionH>
                <wp:positionV relativeFrom="paragraph">
                  <wp:posOffset>5343525</wp:posOffset>
                </wp:positionV>
                <wp:extent cx="676275" cy="63817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CBC" w:rsidRPr="00993E2B" w:rsidRDefault="00E166FE" w:rsidP="00993E2B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6</w:t>
                            </w:r>
                            <w:r w:rsidR="006C1CBC" w:rsidRPr="00993E2B">
                              <w:rPr>
                                <w:sz w:val="72"/>
                                <w:szCs w:val="72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2.75pt;margin-top:420.75pt;width:53.25pt;height:50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" filled="f" stroked="f">
                <v:textbox>
                  <w:txbxContent>
                    <w:p w:rsidR="006C1CBC" w:rsidRPr="00993E2B" w:rsidRDefault="00E166FE" w:rsidP="00993E2B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6</w:t>
                      </w:r>
                      <w:r w:rsidR="006C1CBC" w:rsidRPr="00993E2B">
                        <w:rPr>
                          <w:sz w:val="72"/>
                          <w:szCs w:val="7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Pr="00917582">
        <w:rPr>
          <w:noProof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A18588" wp14:editId="098C7758">
                <wp:simplePos x="0" y="0"/>
                <wp:positionH relativeFrom="column">
                  <wp:posOffset>171450</wp:posOffset>
                </wp:positionH>
                <wp:positionV relativeFrom="paragraph">
                  <wp:posOffset>6267450</wp:posOffset>
                </wp:positionV>
                <wp:extent cx="0" cy="352425"/>
                <wp:effectExtent l="0" t="0" r="19050" b="952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524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pt,493.5pt" to="13.5pt,5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" strokecolor="black [3040]" strokeweight="1.5pt"/>
            </w:pict>
          </mc:Fallback>
        </mc:AlternateContent>
      </w:r>
      <w:r w:rsidRPr="00917582">
        <w:rPr>
          <w:noProof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CCB22A4" wp14:editId="47FCDCD6">
                <wp:simplePos x="0" y="0"/>
                <wp:positionH relativeFrom="column">
                  <wp:posOffset>9115424</wp:posOffset>
                </wp:positionH>
                <wp:positionV relativeFrom="paragraph">
                  <wp:posOffset>5343525</wp:posOffset>
                </wp:positionV>
                <wp:extent cx="923925" cy="638175"/>
                <wp:effectExtent l="0" t="0" r="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CBC" w:rsidRPr="00993E2B" w:rsidRDefault="00E166FE" w:rsidP="00917582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10</w:t>
                            </w:r>
                            <w:r w:rsidR="006C1CBC" w:rsidRPr="00993E2B">
                              <w:rPr>
                                <w:sz w:val="72"/>
                                <w:szCs w:val="72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717.75pt;margin-top:420.75pt;width:72.75pt;height:50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" filled="f" stroked="f">
                <v:textbox>
                  <w:txbxContent>
                    <w:p w:rsidR="006C1CBC" w:rsidRPr="00993E2B" w:rsidRDefault="00E166FE" w:rsidP="00917582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10</w:t>
                      </w:r>
                      <w:r w:rsidR="006C1CBC" w:rsidRPr="00993E2B">
                        <w:rPr>
                          <w:sz w:val="72"/>
                          <w:szCs w:val="7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Pr="00917582">
        <w:rPr>
          <w:noProof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B0E49E" wp14:editId="7F3F6A4B">
                <wp:simplePos x="0" y="0"/>
                <wp:positionH relativeFrom="column">
                  <wp:posOffset>-609600</wp:posOffset>
                </wp:positionH>
                <wp:positionV relativeFrom="paragraph">
                  <wp:posOffset>6448425</wp:posOffset>
                </wp:positionV>
                <wp:extent cx="14287500" cy="0"/>
                <wp:effectExtent l="0" t="19050" r="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0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48pt,507.75pt" to="1077pt,5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" strokecolor="black [3040]" strokeweight="3pt"/>
            </w:pict>
          </mc:Fallback>
        </mc:AlternateContent>
      </w:r>
      <w:r w:rsidR="00834A8C" w:rsidRPr="00917582">
        <w:rPr>
          <w:noProof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73C37C1" wp14:editId="7C33950A">
                <wp:simplePos x="0" y="0"/>
                <wp:positionH relativeFrom="column">
                  <wp:posOffset>2200275</wp:posOffset>
                </wp:positionH>
                <wp:positionV relativeFrom="paragraph">
                  <wp:posOffset>5343525</wp:posOffset>
                </wp:positionV>
                <wp:extent cx="676275" cy="638175"/>
                <wp:effectExtent l="0" t="0" r="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CBC" w:rsidRPr="00993E2B" w:rsidRDefault="00E166FE" w:rsidP="00917582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7</w:t>
                            </w:r>
                            <w:r w:rsidR="006C1CBC" w:rsidRPr="00993E2B">
                              <w:rPr>
                                <w:sz w:val="72"/>
                                <w:szCs w:val="72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73.25pt;margin-top:420.75pt;width:53.25pt;height:50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" filled="f" stroked="f">
                <v:textbox>
                  <w:txbxContent>
                    <w:p w:rsidR="006C1CBC" w:rsidRPr="00993E2B" w:rsidRDefault="00E166FE" w:rsidP="00917582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7</w:t>
                      </w:r>
                      <w:r w:rsidR="006C1CBC" w:rsidRPr="00993E2B">
                        <w:rPr>
                          <w:sz w:val="72"/>
                          <w:szCs w:val="7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834A8C" w:rsidRPr="00917582">
        <w:rPr>
          <w:noProof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1E9AE18" wp14:editId="5CC8CC86">
                <wp:simplePos x="0" y="0"/>
                <wp:positionH relativeFrom="column">
                  <wp:posOffset>4552950</wp:posOffset>
                </wp:positionH>
                <wp:positionV relativeFrom="paragraph">
                  <wp:posOffset>5343525</wp:posOffset>
                </wp:positionV>
                <wp:extent cx="676275" cy="638175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CBC" w:rsidRPr="00993E2B" w:rsidRDefault="00E166FE" w:rsidP="00917582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8</w:t>
                            </w:r>
                            <w:r w:rsidR="006C1CBC" w:rsidRPr="00993E2B">
                              <w:rPr>
                                <w:sz w:val="72"/>
                                <w:szCs w:val="72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58.5pt;margin-top:420.75pt;width:53.25pt;height:50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" filled="f" stroked="f">
                <v:textbox>
                  <w:txbxContent>
                    <w:p w:rsidR="006C1CBC" w:rsidRPr="00993E2B" w:rsidRDefault="00E166FE" w:rsidP="00917582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8</w:t>
                      </w:r>
                      <w:r w:rsidR="006C1CBC" w:rsidRPr="00993E2B">
                        <w:rPr>
                          <w:sz w:val="72"/>
                          <w:szCs w:val="7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834A8C" w:rsidRPr="00917582">
        <w:rPr>
          <w:noProof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E5B098C" wp14:editId="258A03AC">
                <wp:simplePos x="0" y="0"/>
                <wp:positionH relativeFrom="column">
                  <wp:posOffset>7000875</wp:posOffset>
                </wp:positionH>
                <wp:positionV relativeFrom="paragraph">
                  <wp:posOffset>5343525</wp:posOffset>
                </wp:positionV>
                <wp:extent cx="676275" cy="63817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CBC" w:rsidRPr="00993E2B" w:rsidRDefault="00E166FE" w:rsidP="00917582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9</w:t>
                            </w:r>
                            <w:r w:rsidR="006C1CBC" w:rsidRPr="00993E2B">
                              <w:rPr>
                                <w:sz w:val="72"/>
                                <w:szCs w:val="72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551.25pt;margin-top:420.75pt;width:53.25pt;height:50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" filled="f" stroked="f">
                <v:textbox>
                  <w:txbxContent>
                    <w:p w:rsidR="006C1CBC" w:rsidRPr="00993E2B" w:rsidRDefault="00E166FE" w:rsidP="00917582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9</w:t>
                      </w:r>
                      <w:r w:rsidR="006C1CBC" w:rsidRPr="00993E2B">
                        <w:rPr>
                          <w:sz w:val="72"/>
                          <w:szCs w:val="7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834A8C" w:rsidRPr="00917582">
        <w:rPr>
          <w:noProof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EA82C6" wp14:editId="18A7B5E2">
                <wp:simplePos x="0" y="0"/>
                <wp:positionH relativeFrom="column">
                  <wp:posOffset>2543175</wp:posOffset>
                </wp:positionH>
                <wp:positionV relativeFrom="paragraph">
                  <wp:posOffset>6267450</wp:posOffset>
                </wp:positionV>
                <wp:extent cx="0" cy="352425"/>
                <wp:effectExtent l="0" t="0" r="19050" b="952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524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25pt,493.5pt" to="200.25pt,5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" strokecolor="black [3040]" strokeweight="1.5pt"/>
            </w:pict>
          </mc:Fallback>
        </mc:AlternateContent>
      </w:r>
      <w:r w:rsidR="00834A8C" w:rsidRPr="00917582">
        <w:rPr>
          <w:noProof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F94B4E" wp14:editId="1ACAF5FC">
                <wp:simplePos x="0" y="0"/>
                <wp:positionH relativeFrom="column">
                  <wp:posOffset>4895850</wp:posOffset>
                </wp:positionH>
                <wp:positionV relativeFrom="paragraph">
                  <wp:posOffset>6267450</wp:posOffset>
                </wp:positionV>
                <wp:extent cx="0" cy="352425"/>
                <wp:effectExtent l="0" t="0" r="19050" b="952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524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5.5pt,493.5pt" to="385.5pt,5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" strokecolor="black [3040]" strokeweight="1.5pt"/>
            </w:pict>
          </mc:Fallback>
        </mc:AlternateContent>
      </w:r>
      <w:r w:rsidR="00834A8C" w:rsidRPr="00917582">
        <w:rPr>
          <w:noProof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74B87C1" wp14:editId="27A3F4B2">
                <wp:simplePos x="0" y="0"/>
                <wp:positionH relativeFrom="column">
                  <wp:posOffset>7353300</wp:posOffset>
                </wp:positionH>
                <wp:positionV relativeFrom="paragraph">
                  <wp:posOffset>6257925</wp:posOffset>
                </wp:positionV>
                <wp:extent cx="0" cy="352425"/>
                <wp:effectExtent l="0" t="0" r="19050" b="9525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524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9pt,492.75pt" to="579pt,5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" strokecolor="black [3040]" strokeweight="1.5pt"/>
            </w:pict>
          </mc:Fallback>
        </mc:AlternateContent>
      </w:r>
      <w:r w:rsidR="00834A8C" w:rsidRPr="00917582">
        <w:rPr>
          <w:noProof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EF149F" wp14:editId="09F70E4D">
                <wp:simplePos x="0" y="0"/>
                <wp:positionH relativeFrom="column">
                  <wp:posOffset>9696450</wp:posOffset>
                </wp:positionH>
                <wp:positionV relativeFrom="paragraph">
                  <wp:posOffset>6181725</wp:posOffset>
                </wp:positionV>
                <wp:extent cx="9525" cy="51435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143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3.5pt,486.75pt" to="764.25pt,5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" strokecolor="black [3040]" strokeweight="1.5pt"/>
            </w:pict>
          </mc:Fallback>
        </mc:AlternateContent>
      </w:r>
      <w:r w:rsidR="00917582" w:rsidRPr="00917582">
        <w:rPr>
          <w:noProof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BCC03DC" wp14:editId="3CBCED08">
                <wp:simplePos x="0" y="0"/>
                <wp:positionH relativeFrom="column">
                  <wp:posOffset>13563600</wp:posOffset>
                </wp:positionH>
                <wp:positionV relativeFrom="paragraph">
                  <wp:posOffset>5343525</wp:posOffset>
                </wp:positionV>
                <wp:extent cx="904875" cy="638175"/>
                <wp:effectExtent l="0" t="0" r="0" b="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CBC" w:rsidRPr="00993E2B" w:rsidRDefault="006C1CBC" w:rsidP="00917582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10</w:t>
                            </w:r>
                            <w:r w:rsidRPr="00993E2B">
                              <w:rPr>
                                <w:sz w:val="72"/>
                                <w:szCs w:val="72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068pt;margin-top:420.75pt;width:71.25pt;height:50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" filled="f" stroked="f">
                <v:textbox>
                  <w:txbxContent>
                    <w:p w:rsidR="006C1CBC" w:rsidRPr="00993E2B" w:rsidRDefault="006C1CBC" w:rsidP="00917582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10</w:t>
                      </w:r>
                      <w:r w:rsidRPr="00993E2B">
                        <w:rPr>
                          <w:sz w:val="72"/>
                          <w:szCs w:val="7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917582" w:rsidRPr="00917582">
        <w:rPr>
          <w:noProof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6DE2B24" wp14:editId="0429D8C0">
                <wp:simplePos x="0" y="0"/>
                <wp:positionH relativeFrom="column">
                  <wp:posOffset>12153900</wp:posOffset>
                </wp:positionH>
                <wp:positionV relativeFrom="paragraph">
                  <wp:posOffset>5343525</wp:posOffset>
                </wp:positionV>
                <wp:extent cx="676275" cy="638175"/>
                <wp:effectExtent l="0" t="0" r="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CBC" w:rsidRPr="00993E2B" w:rsidRDefault="006C1CBC" w:rsidP="00917582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9</w:t>
                            </w:r>
                            <w:r w:rsidRPr="00993E2B">
                              <w:rPr>
                                <w:sz w:val="72"/>
                                <w:szCs w:val="72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957pt;margin-top:420.75pt;width:53.25pt;height:50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" filled="f" stroked="f">
                <v:textbox>
                  <w:txbxContent>
                    <w:p w:rsidR="006C1CBC" w:rsidRPr="00993E2B" w:rsidRDefault="006C1CBC" w:rsidP="00917582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9</w:t>
                      </w:r>
                      <w:r w:rsidRPr="00993E2B">
                        <w:rPr>
                          <w:sz w:val="72"/>
                          <w:szCs w:val="7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917582" w:rsidRPr="00917582">
        <w:rPr>
          <w:noProof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46CFAF7" wp14:editId="73E4BEED">
                <wp:simplePos x="0" y="0"/>
                <wp:positionH relativeFrom="column">
                  <wp:posOffset>10467975</wp:posOffset>
                </wp:positionH>
                <wp:positionV relativeFrom="paragraph">
                  <wp:posOffset>5343525</wp:posOffset>
                </wp:positionV>
                <wp:extent cx="676275" cy="638175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CBC" w:rsidRPr="00993E2B" w:rsidRDefault="006C1CBC" w:rsidP="00917582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8</w:t>
                            </w:r>
                            <w:r w:rsidRPr="00993E2B">
                              <w:rPr>
                                <w:sz w:val="72"/>
                                <w:szCs w:val="72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824.25pt;margin-top:420.75pt;width:53.25pt;height:50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" filled="f" stroked="f">
                <v:textbox>
                  <w:txbxContent>
                    <w:p w:rsidR="006C1CBC" w:rsidRPr="00993E2B" w:rsidRDefault="006C1CBC" w:rsidP="00917582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8</w:t>
                      </w:r>
                      <w:r w:rsidRPr="00993E2B">
                        <w:rPr>
                          <w:sz w:val="72"/>
                          <w:szCs w:val="7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993E2B" w:rsidRPr="00917582">
        <w:rPr>
          <w:noProof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C809C12" wp14:editId="6CF06854">
                <wp:simplePos x="0" y="0"/>
                <wp:positionH relativeFrom="column">
                  <wp:posOffset>10801350</wp:posOffset>
                </wp:positionH>
                <wp:positionV relativeFrom="paragraph">
                  <wp:posOffset>5000625</wp:posOffset>
                </wp:positionV>
                <wp:extent cx="0" cy="352425"/>
                <wp:effectExtent l="0" t="0" r="19050" b="952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524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0.5pt,393.75pt" to="850.5pt,4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" strokecolor="black [3040]" strokeweight="1.5pt"/>
            </w:pict>
          </mc:Fallback>
        </mc:AlternateContent>
      </w:r>
      <w:r w:rsidR="00993E2B" w:rsidRPr="00917582">
        <w:rPr>
          <w:noProof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3EEE907" wp14:editId="0F6E8325">
                <wp:simplePos x="0" y="0"/>
                <wp:positionH relativeFrom="column">
                  <wp:posOffset>12496800</wp:posOffset>
                </wp:positionH>
                <wp:positionV relativeFrom="paragraph">
                  <wp:posOffset>5000625</wp:posOffset>
                </wp:positionV>
                <wp:extent cx="0" cy="352425"/>
                <wp:effectExtent l="0" t="0" r="19050" b="952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524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4pt,393.75pt" to="984pt,4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" strokecolor="black [3040]" strokeweight="1.5pt"/>
            </w:pict>
          </mc:Fallback>
        </mc:AlternateContent>
      </w:r>
      <w:r w:rsidR="00993E2B" w:rsidRPr="00917582">
        <w:rPr>
          <w:noProof/>
          <w:sz w:val="72"/>
          <w:szCs w:val="72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13E2B9" wp14:editId="6CEDB1C4">
                <wp:simplePos x="0" y="0"/>
                <wp:positionH relativeFrom="column">
                  <wp:posOffset>14201775</wp:posOffset>
                </wp:positionH>
                <wp:positionV relativeFrom="paragraph">
                  <wp:posOffset>4924425</wp:posOffset>
                </wp:positionV>
                <wp:extent cx="9525" cy="51435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143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8.25pt,387.75pt" to="1119pt,4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" strokecolor="black [3040]" strokeweight="1.5pt"/>
            </w:pict>
          </mc:Fallback>
        </mc:AlternateContent>
      </w:r>
      <w:r w:rsidR="00A504B6">
        <w:rPr>
          <w:sz w:val="72"/>
          <w:szCs w:val="72"/>
        </w:rPr>
        <w:t xml:space="preserve"> </w:t>
      </w:r>
      <w:bookmarkStart w:id="0" w:name="_GoBack"/>
      <w:bookmarkEnd w:id="0"/>
    </w:p>
    <w:sectPr w:rsidR="0030336D" w:rsidRPr="00917582" w:rsidSect="00834A8C">
      <w:pgSz w:w="16839" w:h="23814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E2B"/>
    <w:rsid w:val="0030336D"/>
    <w:rsid w:val="006C1CBC"/>
    <w:rsid w:val="00834A8C"/>
    <w:rsid w:val="00917582"/>
    <w:rsid w:val="00993E2B"/>
    <w:rsid w:val="00A504B6"/>
    <w:rsid w:val="00E166FE"/>
    <w:rsid w:val="00FB5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5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3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E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5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3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D1C8725</Template>
  <TotalTime>22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Richard.Norman</dc:creator>
  <cp:lastModifiedBy>Richard.Norman</cp:lastModifiedBy>
  <cp:revision>3</cp:revision>
  <cp:lastPrinted>2017-08-17T13:47:00Z</cp:lastPrinted>
  <dcterms:created xsi:type="dcterms:W3CDTF">2017-08-17T13:44:00Z</dcterms:created>
  <dcterms:modified xsi:type="dcterms:W3CDTF">2017-08-17T14:08:00Z</dcterms:modified>
</cp:coreProperties>
</file>